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Blackley and Middleton South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Blackley and Middleton South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Blackley and Middleton South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Blackley and Middleton South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Blackley and Middleton South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Blackley and Middleton South are estimated to have a score of 1-2 on the PGSI (low-risk gambling), whilst </w:t>
      </w:r>
      <w:r w:rsidRPr="00773DF7">
        <w:rPr>
          <w:rFonts w:ascii="Libre Franklin Light" w:hAnsi="Libre Franklin Light" w:cs="Calibri Light"/>
          <w:b/>
          <w:bCs/>
          <w:color w:val="C45911" w:themeColor="accent2" w:themeShade="BF"/>
        </w:rPr>
        <w:t xml:space="preserve">7.7%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7.4%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52.3% </w:t>
      </w:r>
      <w:r w:rsidRPr="004747BF">
        <w:rPr>
          <w:rFonts w:ascii="Libre Franklin Light" w:eastAsia="Times New Roman" w:hAnsi="Libre Franklin Light" w:cs="Calibri Light"/>
        </w:rPr>
        <w:t xml:space="preserve">of those respondents classified as PGSI 8+ in Blackley and Middleton South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Blackley and Middleton South is estimated to be </w:t>
      </w:r>
      <w:r w:rsidRPr="00773DF7">
        <w:rPr>
          <w:rFonts w:ascii="Libre Franklin Light" w:eastAsia="Times New Roman" w:hAnsi="Libre Franklin Light" w:cs="Calibri Light"/>
          <w:b/>
          <w:bCs/>
          <w:color w:val="C45911" w:themeColor="accent2" w:themeShade="BF"/>
        </w:rPr>
        <w:t xml:space="preserve">£4,555,307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Blackley and Middleton South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22.2%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Blackley and Middleton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Blackley and Middleton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Blackley and Middleton South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7.4%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lackley and Middleton S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Blackley and Middleton South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lackley and Middleton S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Blackley and Middleton South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37.5%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Blackley and Middleton South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lackley and Middleton S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Blackley and Middleton South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Blackley and Middleton South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Blackley and Middleton South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Blackley and Middleton South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Blackley and Middleton South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Blackley and Middleton South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£4,555,307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Blackley and Middleton South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£74,199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£1,534,466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£109,924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£30,916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£56,679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£2,749,123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£4,555,307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Blackley and Middleton South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Blackley and Middleton South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Blackley and Middleton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Blackley and Middleton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37.7%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Blackley and Middleton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Blackley and Middleton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60.7%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Blackley and Middleton South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Blackley and Middleton South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30.1%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Blackley and Middleton South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37.7%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Blackley and Middleton South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Blackley and Middleton South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60.7%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Blackley and Middleton South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D0ACD39-1562-4867-8962-8339BA16E0C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